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1442C8">
        <w:rPr>
          <w:rFonts w:ascii="Arial" w:hAnsi="Arial" w:hint="eastAsia"/>
          <w:b/>
          <w:noProof/>
          <w:sz w:val="24"/>
          <w:lang w:eastAsia="zh-CN"/>
        </w:rPr>
        <w:t>2031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354D33" w:rsidRPr="00354D33">
        <w:rPr>
          <w:rFonts w:ascii="Arial" w:hAnsi="Arial" w:cs="Arial"/>
          <w:b/>
          <w:bCs/>
          <w:sz w:val="24"/>
        </w:rPr>
        <w:t xml:space="preserve">IMT-2020 self-evaluations results for </w:t>
      </w:r>
      <w:proofErr w:type="spellStart"/>
      <w:r w:rsidR="00354D33" w:rsidRPr="00354D33">
        <w:rPr>
          <w:rFonts w:ascii="Arial" w:hAnsi="Arial" w:cs="Arial"/>
          <w:b/>
          <w:bCs/>
          <w:sz w:val="24"/>
        </w:rPr>
        <w:t>eMBB</w:t>
      </w:r>
      <w:proofErr w:type="spellEnd"/>
      <w:r w:rsidR="00354D33" w:rsidRPr="00354D33">
        <w:rPr>
          <w:rFonts w:ascii="Arial" w:hAnsi="Arial" w:cs="Arial"/>
          <w:b/>
          <w:bCs/>
          <w:sz w:val="24"/>
        </w:rPr>
        <w:t xml:space="preserve"> spectral efficiency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1442C8">
      <w:pPr>
        <w:spacing w:beforeLines="50"/>
      </w:pPr>
      <w:r w:rsidRPr="007A056C">
        <w:t xml:space="preserve">This </w:t>
      </w:r>
      <w:r>
        <w:t>document provides the</w:t>
      </w:r>
      <w:r w:rsidR="00B53CBA">
        <w:rPr>
          <w:rFonts w:hint="eastAsia"/>
          <w:lang w:eastAsia="zh-CN"/>
        </w:rPr>
        <w:t xml:space="preserve"> IMT-2020</w:t>
      </w:r>
      <w:r w:rsidR="00B53CBA">
        <w:t xml:space="preserve"> evaluation results for </w:t>
      </w:r>
      <w:proofErr w:type="spellStart"/>
      <w:r w:rsidR="00B53CBA">
        <w:t>eMBB</w:t>
      </w:r>
      <w:proofErr w:type="spellEnd"/>
      <w:r w:rsidR="00B53CBA">
        <w:t xml:space="preserve"> spectral efficiency</w:t>
      </w:r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B53CBA">
        <w:t>Evaluation results</w:t>
      </w:r>
    </w:p>
    <w:p w:rsidR="00D21DBC" w:rsidRPr="004A2ACF" w:rsidRDefault="00B53CBA" w:rsidP="00D21DBC">
      <w:pPr>
        <w:rPr>
          <w:lang w:val="en-US" w:eastAsia="zh-CN"/>
        </w:rPr>
      </w:pPr>
      <w:r>
        <w:rPr>
          <w:lang w:val="en-US" w:eastAsia="zh-CN"/>
        </w:rPr>
        <w:t>The evaluation results are attached</w:t>
      </w:r>
      <w:bookmarkStart w:id="0" w:name="_GoBack"/>
      <w:bookmarkEnd w:id="0"/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88C" w:rsidRDefault="005D188C">
      <w:pPr>
        <w:spacing w:after="0"/>
      </w:pPr>
      <w:r>
        <w:separator/>
      </w:r>
    </w:p>
  </w:endnote>
  <w:endnote w:type="continuationSeparator" w:id="0">
    <w:p w:rsidR="005D188C" w:rsidRDefault="005D18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88C" w:rsidRDefault="005D188C">
      <w:pPr>
        <w:spacing w:after="0"/>
      </w:pPr>
      <w:r>
        <w:separator/>
      </w:r>
    </w:p>
  </w:footnote>
  <w:footnote w:type="continuationSeparator" w:id="0">
    <w:p w:rsidR="005D188C" w:rsidRDefault="005D18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FE5246">
      <w:fldChar w:fldCharType="begin"/>
    </w:r>
    <w:r>
      <w:instrText>PAGE</w:instrText>
    </w:r>
    <w:r w:rsidR="00FE5246">
      <w:fldChar w:fldCharType="separate"/>
    </w:r>
    <w:r>
      <w:t>4</w:t>
    </w:r>
    <w:r w:rsidR="00FE524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442C8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85C"/>
    <w:rsid w:val="00343C51"/>
    <w:rsid w:val="00350176"/>
    <w:rsid w:val="00350FA3"/>
    <w:rsid w:val="00354D3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188C"/>
    <w:rsid w:val="005D573A"/>
    <w:rsid w:val="005D6B86"/>
    <w:rsid w:val="005D7F28"/>
    <w:rsid w:val="005E2701"/>
    <w:rsid w:val="005E3E34"/>
    <w:rsid w:val="005F2D7E"/>
    <w:rsid w:val="005F6652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3CBA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246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5E5AE-EFAC-4B75-A16C-48BEA8BF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65</cp:revision>
  <cp:lastPrinted>1900-01-01T08:00:00Z</cp:lastPrinted>
  <dcterms:created xsi:type="dcterms:W3CDTF">2018-06-01T19:53:00Z</dcterms:created>
  <dcterms:modified xsi:type="dcterms:W3CDTF">2018-09-10T12:28:00Z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(3)XBeCmRfqM37hgBv0TYIjwRb2gw9RYLwP+J6mHghVUeyi/g/2taS85FfB7D/ZH0EuwTsbEAvL
5ZQq5H9PDrESFKCVxiX8MW6sOq2XVWhUwa5i7r8b1D7uSbtXEuNnDKHRdQb8oR7TRm2HuofR
zojaURUNxJPSZ5n+6UTp7IvmWA7qXRHbVFtMtO5Hh2iAAihXhYH0AWqeSjjmosiQGMz7D4Jb
gN5godzJxshWPMufQr</vt:lpwstr>
  </property>
  <property fmtid="{D5CDD505-2E9C-101B-9397-08002B2CF9AE}" pid="3" name="_2015_ms_pID_7253431">
    <vt:lpwstr>/+grsc3oWh78wMdvdoelHAWfAHwwinudZdIF0qqj93iFmh8ketkGKd
oknaVfg9vvADrpSuf+Pm1BySDIOpYTFfb/P/TEJ4dZEiFzk7Bbo9va+0VFn7rK0y9NbEvBDc
iAESCJTnwY7LuVdVe+0lEdEDc2dasDrI3hXTKa3/caZOKEILg7a15p/O23gpfqbSSya8W7E9
Ykfs2BgDCL0tJ+HsHUlfIKxu9rnGBlslUCvx</vt:lpwstr>
  </property>
  <property fmtid="{D5CDD505-2E9C-101B-9397-08002B2CF9AE}" pid="4" name="_2015_ms_pID_7253432">
    <vt:lpwstr>eAXc4/QRkG2jfbpaM6ks8Ik=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1536582511</vt:lpwstr>
  </property>
</Properties>
</file>